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15D5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715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715D5E" w:rsidRPr="00715D5E">
              <w:rPr>
                <w:lang w:val="el-GR"/>
              </w:rPr>
              <w:t>ΓΥΑΛΙΝΗ ΟΓΚΟΜΕΤΡΙΚΗ ΦΙΑΛΗ 25ml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15D5E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15D5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ΓΥΑΛΙΝΗ ΟΓΚΟΜΕΤΡΙΚΗ ΦΙΑΛΗ ΑΠΟ BOROSILICATE GLASS 3.3 ΜΕ ΠΛΑΣΤΙΚΟ ΠΩΜΑ, ΣΥΜΦΩΝΑ ΜΕ ΤΟ ISO 1042 &amp; DIN 12664 25ml, CLASS 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715D5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715D5E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F65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672B09E7</Template>
  <TotalTime>1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2025-11-25T12:23:00Z</dcterms:created>
  <dcterms:modified xsi:type="dcterms:W3CDTF">2025-11-25T12:23:00Z</dcterms:modified>
</cp:coreProperties>
</file>